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43A6D36A" w:rsidR="00CD4C7B" w:rsidRPr="00B266B0" w:rsidRDefault="003A41EF" w:rsidP="00CD4C7B">
      <w:pPr>
        <w:pStyle w:val="Header"/>
        <w:tabs>
          <w:tab w:val="right" w:pos="9639"/>
        </w:tabs>
        <w:rPr>
          <w:bCs/>
          <w:i/>
          <w:noProof w:val="0"/>
          <w:sz w:val="24"/>
          <w:szCs w:val="24"/>
        </w:rPr>
      </w:pPr>
      <w:r w:rsidRPr="003A41EF">
        <w:rPr>
          <w:bCs/>
          <w:noProof w:val="0"/>
          <w:sz w:val="24"/>
          <w:szCs w:val="24"/>
        </w:rPr>
        <w:t>3GPP TSG-RAN WG2 Meeting NR Adhoc 1807</w:t>
      </w:r>
      <w:r w:rsidR="00CD4C7B" w:rsidRPr="00B266B0">
        <w:rPr>
          <w:bCs/>
          <w:noProof w:val="0"/>
          <w:sz w:val="24"/>
          <w:szCs w:val="24"/>
        </w:rPr>
        <w:tab/>
      </w:r>
      <w:r w:rsidR="00CD4C7B" w:rsidRPr="00B266B0">
        <w:rPr>
          <w:rFonts w:hint="eastAsia"/>
          <w:bCs/>
          <w:noProof w:val="0"/>
          <w:sz w:val="24"/>
          <w:szCs w:val="24"/>
        </w:rPr>
        <w:t>R</w:t>
      </w:r>
      <w:r w:rsidR="00CD4C7B" w:rsidRPr="00B266B0">
        <w:rPr>
          <w:bCs/>
          <w:noProof w:val="0"/>
          <w:sz w:val="24"/>
          <w:szCs w:val="24"/>
        </w:rPr>
        <w:t>2</w:t>
      </w:r>
      <w:r w:rsidR="00CD4C7B" w:rsidRPr="00B266B0">
        <w:rPr>
          <w:rFonts w:hint="eastAsia"/>
          <w:bCs/>
          <w:noProof w:val="0"/>
          <w:sz w:val="24"/>
          <w:szCs w:val="24"/>
        </w:rPr>
        <w:t>-</w:t>
      </w:r>
      <w:r w:rsidR="00CD4C7B" w:rsidRPr="00B266B0">
        <w:rPr>
          <w:bCs/>
          <w:noProof w:val="0"/>
          <w:sz w:val="24"/>
          <w:szCs w:val="24"/>
        </w:rPr>
        <w:t>1</w:t>
      </w:r>
      <w:r w:rsidR="00D3792D">
        <w:rPr>
          <w:bCs/>
          <w:noProof w:val="0"/>
          <w:sz w:val="24"/>
          <w:szCs w:val="24"/>
        </w:rPr>
        <w:t>8</w:t>
      </w:r>
      <w:r w:rsidR="00447622">
        <w:rPr>
          <w:bCs/>
          <w:noProof w:val="0"/>
          <w:sz w:val="24"/>
          <w:szCs w:val="24"/>
        </w:rPr>
        <w:t>09753</w:t>
      </w:r>
    </w:p>
    <w:p w14:paraId="231362B2" w14:textId="48C63C69" w:rsidR="00CD4C7B" w:rsidRPr="00B266B0" w:rsidRDefault="002610D8" w:rsidP="00CD4C7B">
      <w:pPr>
        <w:pStyle w:val="Header"/>
        <w:tabs>
          <w:tab w:val="right" w:pos="9639"/>
        </w:tabs>
        <w:rPr>
          <w:bCs/>
          <w:noProof w:val="0"/>
          <w:sz w:val="24"/>
          <w:szCs w:val="24"/>
        </w:rPr>
      </w:pPr>
      <w:r>
        <w:rPr>
          <w:rFonts w:eastAsia="SimSun"/>
          <w:noProof w:val="0"/>
          <w:sz w:val="24"/>
          <w:szCs w:val="24"/>
          <w:lang w:eastAsia="zh-CN"/>
        </w:rPr>
        <w:t>Montreal, Canada, 2nd -</w:t>
      </w:r>
      <w:r w:rsidRPr="002610D8">
        <w:rPr>
          <w:rFonts w:eastAsia="SimSun"/>
          <w:noProof w:val="0"/>
          <w:sz w:val="24"/>
          <w:szCs w:val="24"/>
          <w:lang w:eastAsia="zh-CN"/>
        </w:rPr>
        <w:t xml:space="preserve"> 6th July 2018</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17BC1648"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70A0B">
        <w:rPr>
          <w:rFonts w:cs="Arial"/>
          <w:b/>
          <w:bCs/>
          <w:sz w:val="24"/>
          <w:lang w:eastAsia="ja-JP"/>
        </w:rPr>
        <w:t>10.3.1.6</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27235DF3"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93C14">
        <w:rPr>
          <w:rFonts w:ascii="Arial" w:hAnsi="Arial" w:cs="Arial"/>
          <w:b/>
          <w:bCs/>
          <w:sz w:val="24"/>
        </w:rPr>
        <w:t>Short BSR</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253D153A" w14:textId="77777777" w:rsidR="009E0D0B" w:rsidRDefault="00993C14" w:rsidP="00CD4C7B">
      <w:r w:rsidRPr="00993C14">
        <w:t xml:space="preserve">In both LTE and NR, the motivation </w:t>
      </w:r>
      <w:r w:rsidR="00ED6E42">
        <w:t>for</w:t>
      </w:r>
      <w:r w:rsidRPr="00993C14">
        <w:t xml:space="preserve"> using Short BSR when there is only one LCG with data buffered is to reduce signalling overhead and hence increase coverage</w:t>
      </w:r>
      <w:r w:rsidR="009E0D0B">
        <w:t>. This is e</w:t>
      </w:r>
      <w:r w:rsidRPr="00993C14">
        <w:t xml:space="preserve">specially </w:t>
      </w:r>
      <w:r w:rsidR="009E0D0B">
        <w:t xml:space="preserve">important </w:t>
      </w:r>
      <w:r w:rsidRPr="00993C14">
        <w:t>for low bit rate services where one byte overhead matters</w:t>
      </w:r>
      <w:r w:rsidR="009E0D0B">
        <w:t xml:space="preserve"> greatly.</w:t>
      </w:r>
    </w:p>
    <w:p w14:paraId="3BEB4822" w14:textId="5046FA8F" w:rsidR="00993C14" w:rsidRDefault="00993C14" w:rsidP="00CD4C7B">
      <w:r>
        <w:t xml:space="preserve">A possible issue </w:t>
      </w:r>
      <w:r w:rsidRPr="00993C14">
        <w:t xml:space="preserve">with NR </w:t>
      </w:r>
      <w:r w:rsidR="009E0D0B">
        <w:t xml:space="preserve">though </w:t>
      </w:r>
      <w:r w:rsidRPr="00993C14">
        <w:t>is that due to the increase of LCGs to be reported, the number of bits which can be used to report the buffer size decreases in order to keep the short BSR one byte long: 5 bits in NR instead of 6 bits in LTE. The 5 bits BS field are also to be compared with the 8 bits for Long BSR.</w:t>
      </w:r>
      <w:r>
        <w:t xml:space="preserve"> This issue was raised a few times in recent meetings and </w:t>
      </w:r>
      <w:r w:rsidR="00613773">
        <w:t>this contribution</w:t>
      </w:r>
      <w:r>
        <w:t xml:space="preserve"> </w:t>
      </w:r>
      <w:r w:rsidR="009E0D0B">
        <w:t>discusses the problem further</w:t>
      </w:r>
      <w:r>
        <w:t>.</w:t>
      </w:r>
    </w:p>
    <w:p w14:paraId="127ACA6D" w14:textId="77777777" w:rsidR="00CD4C7B" w:rsidRPr="006E13D1" w:rsidRDefault="00CD4C7B" w:rsidP="00CD4C7B">
      <w:pPr>
        <w:pStyle w:val="Heading1"/>
      </w:pPr>
      <w:r w:rsidRPr="006E13D1">
        <w:t>2</w:t>
      </w:r>
      <w:r w:rsidRPr="006E13D1">
        <w:tab/>
        <w:t>Heading 1</w:t>
      </w:r>
    </w:p>
    <w:p w14:paraId="4D30D1F5" w14:textId="0FD27434" w:rsidR="00993C14" w:rsidRDefault="00993C14" w:rsidP="00CD4C7B">
      <w:r>
        <w:t>As explained in the introduction overhead matters for low bit rate services and it is therefore not acceptable to increase the size of the short BSR</w:t>
      </w:r>
      <w:r w:rsidR="009E0D0B">
        <w:t xml:space="preserve"> for low bit rate services</w:t>
      </w:r>
      <w:r>
        <w:t>.</w:t>
      </w:r>
    </w:p>
    <w:p w14:paraId="1EB00C7E" w14:textId="5B87A969" w:rsidR="00993C14" w:rsidRDefault="00993C14" w:rsidP="00CD4C7B">
      <w:r w:rsidRPr="00993C14">
        <w:rPr>
          <w:b/>
        </w:rPr>
        <w:t>Observation 1</w:t>
      </w:r>
      <w:r>
        <w:t>: the possibility of sending one byte short BSR must remain</w:t>
      </w:r>
      <w:r w:rsidR="009E0D0B">
        <w:t xml:space="preserve"> for low bit rate services</w:t>
      </w:r>
      <w:r>
        <w:t>.</w:t>
      </w:r>
    </w:p>
    <w:p w14:paraId="5ADFDF84" w14:textId="77777777" w:rsidR="0081097C" w:rsidRDefault="0081097C" w:rsidP="0081097C">
      <w:r>
        <w:t>Although BSR is inherently inaccurate (due to transmission delays, data arrival &amp; discard, quantization…), a will was expressed to increase BS field size [</w:t>
      </w:r>
      <w:hyperlink r:id="rId7" w:history="1">
        <w:r w:rsidRPr="009E0D0B">
          <w:rPr>
            <w:rStyle w:val="Hyperlink"/>
          </w:rPr>
          <w:t>R2-1807443</w:t>
        </w:r>
      </w:hyperlink>
      <w:r>
        <w:t>]. One suggestion made by Huawei was</w:t>
      </w:r>
      <w:r w:rsidR="00FD41A6">
        <w:t xml:space="preserve"> to use </w:t>
      </w:r>
      <w:r>
        <w:t xml:space="preserve">the </w:t>
      </w:r>
      <w:r w:rsidR="00FD41A6">
        <w:t>Long BSR for the single LCG case as long as the grant is big enough [</w:t>
      </w:r>
      <w:hyperlink r:id="rId8" w:history="1">
        <w:r w:rsidR="00FD41A6" w:rsidRPr="00A91282">
          <w:rPr>
            <w:rStyle w:val="Hyperlink"/>
          </w:rPr>
          <w:t>R2-1807443</w:t>
        </w:r>
      </w:hyperlink>
      <w:r>
        <w:t xml:space="preserve">]. </w:t>
      </w:r>
      <w:r w:rsidR="00FD41A6">
        <w:t xml:space="preserve">Unfortunately, because in </w:t>
      </w:r>
      <w:r>
        <w:t>LCP</w:t>
      </w:r>
      <w:r w:rsidR="00FD41A6">
        <w:t xml:space="preserve"> the BSR format is selected</w:t>
      </w:r>
      <w:r>
        <w:t xml:space="preserve"> first</w:t>
      </w:r>
      <w:r w:rsidR="00FD41A6">
        <w:t xml:space="preserve">, this solution is equivalent to using the Long BSR always, which </w:t>
      </w:r>
      <w:r>
        <w:t>does not satisfy the first observation</w:t>
      </w:r>
      <w:r w:rsidR="00FD41A6">
        <w:t>.</w:t>
      </w:r>
    </w:p>
    <w:p w14:paraId="51F2BECB" w14:textId="7C378AAF" w:rsidR="0081097C" w:rsidRDefault="0081097C" w:rsidP="0081097C">
      <w:r w:rsidRPr="0081097C">
        <w:rPr>
          <w:b/>
        </w:rPr>
        <w:t>Observation 2</w:t>
      </w:r>
      <w:r>
        <w:t>: using the Long BSR for the single LCG case as long as the grant is big enough is equivalent to using the Long BSR always and is not a viable solution.</w:t>
      </w:r>
    </w:p>
    <w:p w14:paraId="33A65087" w14:textId="5C23128B" w:rsidR="00993C14" w:rsidRDefault="0081097C" w:rsidP="0081097C">
      <w:r>
        <w:t xml:space="preserve">Another suggestion made by ZTE was </w:t>
      </w:r>
      <w:r w:rsidR="00993C14">
        <w:t>to configure the UE to either report short or long</w:t>
      </w:r>
      <w:r w:rsidR="00613773">
        <w:t xml:space="preserve"> [</w:t>
      </w:r>
      <w:hyperlink r:id="rId9" w:history="1">
        <w:r w:rsidR="00613773" w:rsidRPr="00833F56">
          <w:rPr>
            <w:rStyle w:val="Hyperlink"/>
          </w:rPr>
          <w:t>exploder</w:t>
        </w:r>
      </w:hyperlink>
      <w:r w:rsidR="00613773">
        <w:t xml:space="preserve">]. </w:t>
      </w:r>
      <w:r w:rsidR="006142A5">
        <w:t xml:space="preserve">With such a mechanism, it is not possible to </w:t>
      </w:r>
      <w:r>
        <w:t>fulfil</w:t>
      </w:r>
      <w:r w:rsidR="006C5DDB">
        <w:t>l</w:t>
      </w:r>
      <w:r w:rsidR="006142A5">
        <w:t xml:space="preserve"> </w:t>
      </w:r>
      <w:r>
        <w:t xml:space="preserve">the </w:t>
      </w:r>
      <w:r w:rsidR="006142A5">
        <w:t xml:space="preserve">opposite requirements </w:t>
      </w:r>
      <w:r>
        <w:t xml:space="preserve">occurring </w:t>
      </w:r>
      <w:r w:rsidR="006142A5">
        <w:t>when e.g. VoIP is mixed with background data: on one hand, one byte BSR is needed to limit overhead, on the other hand, two bytes BSR are needed to increase reporting accuracy.</w:t>
      </w:r>
    </w:p>
    <w:p w14:paraId="43419146" w14:textId="1E718FF4" w:rsidR="000063C6" w:rsidRDefault="000063C6" w:rsidP="000063C6">
      <w:r w:rsidRPr="0081097C">
        <w:rPr>
          <w:b/>
        </w:rPr>
        <w:t xml:space="preserve">Observation </w:t>
      </w:r>
      <w:r w:rsidR="00470A0B">
        <w:rPr>
          <w:b/>
        </w:rPr>
        <w:t>3</w:t>
      </w:r>
      <w:r>
        <w:t xml:space="preserve">: </w:t>
      </w:r>
      <w:r w:rsidR="004846DF">
        <w:t>fixed configuration to report short or long is not a viable solution</w:t>
      </w:r>
      <w:r>
        <w:t>.</w:t>
      </w:r>
    </w:p>
    <w:p w14:paraId="35F30E5C" w14:textId="2FF738C8" w:rsidR="00195A52" w:rsidRDefault="00195A52" w:rsidP="00993C14">
      <w:r>
        <w:t>Instead of relying on a per-UE configuration, it would make</w:t>
      </w:r>
      <w:r w:rsidR="00470A0B">
        <w:t xml:space="preserve"> more sense to rely on a per bearer</w:t>
      </w:r>
      <w:r>
        <w:t xml:space="preserve"> configuration which applies when the </w:t>
      </w:r>
      <w:r w:rsidR="00470A0B">
        <w:t>logical channel</w:t>
      </w:r>
      <w:r>
        <w:t xml:space="preserve"> is being reported alone. With such a parameter, overhead will never be increased for low bit rate </w:t>
      </w:r>
      <w:r w:rsidR="00470A0B">
        <w:t>bearers</w:t>
      </w:r>
      <w:r>
        <w:t xml:space="preserve"> while reporting accuracy can be increased for other types of </w:t>
      </w:r>
      <w:r w:rsidR="00470A0B">
        <w:t>services</w:t>
      </w:r>
      <w:r>
        <w:t>.</w:t>
      </w:r>
    </w:p>
    <w:p w14:paraId="37297A6A" w14:textId="1EAD2EA6" w:rsidR="00195A52" w:rsidRDefault="00195A52" w:rsidP="00993C14">
      <w:r w:rsidRPr="000063C6">
        <w:rPr>
          <w:b/>
        </w:rPr>
        <w:t>Proposal 1</w:t>
      </w:r>
      <w:r>
        <w:t xml:space="preserve">: </w:t>
      </w:r>
      <w:r w:rsidR="000063C6">
        <w:t xml:space="preserve">each </w:t>
      </w:r>
      <w:r w:rsidR="00470A0B">
        <w:t>logical channel</w:t>
      </w:r>
      <w:r w:rsidR="000063C6">
        <w:t xml:space="preserve"> is configured with a parameter that tells whether a long or short BSR is used when that </w:t>
      </w:r>
      <w:r w:rsidR="00470A0B">
        <w:t>logical channel</w:t>
      </w:r>
      <w:r w:rsidR="000063C6">
        <w:t xml:space="preserve"> is being reported alone.</w:t>
      </w:r>
      <w:r>
        <w:t xml:space="preserve"> </w:t>
      </w:r>
    </w:p>
    <w:p w14:paraId="43A12B72" w14:textId="1D818665" w:rsidR="00CD4C7B" w:rsidRPr="006E13D1" w:rsidRDefault="009C08D6" w:rsidP="00CD4C7B">
      <w:pPr>
        <w:pStyle w:val="Heading1"/>
      </w:pPr>
      <w:r>
        <w:t>3</w:t>
      </w:r>
      <w:r w:rsidR="00CD4C7B" w:rsidRPr="006E13D1">
        <w:tab/>
      </w:r>
      <w:r>
        <w:t>Conclusion</w:t>
      </w:r>
    </w:p>
    <w:p w14:paraId="190C81D1" w14:textId="3A969FA8" w:rsidR="00CD4C7B" w:rsidRDefault="000063C6" w:rsidP="00CD4C7B">
      <w:r>
        <w:t>This contribution has discussed BSR and observed the following:</w:t>
      </w:r>
    </w:p>
    <w:p w14:paraId="2C27E769" w14:textId="77777777" w:rsidR="000063C6" w:rsidRDefault="000063C6" w:rsidP="000063C6">
      <w:r w:rsidRPr="00993C14">
        <w:rPr>
          <w:b/>
        </w:rPr>
        <w:t>Observation 1</w:t>
      </w:r>
      <w:r>
        <w:t>: the possibility of sending one byte short BSR must remain for low bit rate services.</w:t>
      </w:r>
    </w:p>
    <w:p w14:paraId="286D64F1" w14:textId="77777777" w:rsidR="000063C6" w:rsidRDefault="000063C6" w:rsidP="000063C6">
      <w:r w:rsidRPr="0081097C">
        <w:rPr>
          <w:b/>
        </w:rPr>
        <w:lastRenderedPageBreak/>
        <w:t>Observation 2</w:t>
      </w:r>
      <w:r>
        <w:t>: using the Long BSR for the single LCG case as long as the grant is big enough is equivalent to using the Long BSR always and is not a viable solution.</w:t>
      </w:r>
    </w:p>
    <w:p w14:paraId="227B440E" w14:textId="77777777" w:rsidR="00470A0B" w:rsidRDefault="00470A0B" w:rsidP="00470A0B">
      <w:r w:rsidRPr="0081097C">
        <w:rPr>
          <w:b/>
        </w:rPr>
        <w:t xml:space="preserve">Observation </w:t>
      </w:r>
      <w:r>
        <w:rPr>
          <w:b/>
        </w:rPr>
        <w:t>3</w:t>
      </w:r>
      <w:r>
        <w:t>: fixed configuration to report short or long is not a viable solution.</w:t>
      </w:r>
    </w:p>
    <w:p w14:paraId="63C6344B" w14:textId="6BDD6498" w:rsidR="000063C6" w:rsidRPr="000063C6" w:rsidRDefault="000063C6" w:rsidP="000063C6">
      <w:r>
        <w:t>The following proposal was made:</w:t>
      </w:r>
    </w:p>
    <w:p w14:paraId="5524F183" w14:textId="7866DF55" w:rsidR="00CD4C7B" w:rsidRDefault="00470A0B" w:rsidP="00CD4C7B">
      <w:r w:rsidRPr="000063C6">
        <w:rPr>
          <w:b/>
        </w:rPr>
        <w:t>Proposal 1</w:t>
      </w:r>
      <w:r>
        <w:t xml:space="preserve">: each logical channel is configured with a parameter that tells whether a long or short BSR is used when that logical channel is being reported alone. </w:t>
      </w:r>
    </w:p>
    <w:p w14:paraId="1D92A51C" w14:textId="7DFDDB64" w:rsidR="00447622" w:rsidRDefault="00447622" w:rsidP="00CD4C7B">
      <w:r>
        <w:t>Two companion</w:t>
      </w:r>
      <w:r w:rsidR="00A37E9F">
        <w:t xml:space="preserve"> contributions</w:t>
      </w:r>
      <w:r>
        <w:t xml:space="preserve"> give the corresponding changes:</w:t>
      </w:r>
    </w:p>
    <w:p w14:paraId="1CBC3266" w14:textId="6E6D84B0" w:rsidR="00447622" w:rsidRDefault="00447622" w:rsidP="00447622">
      <w:pPr>
        <w:pStyle w:val="B1"/>
      </w:pPr>
      <w:r>
        <w:t>1.</w:t>
      </w:r>
      <w:r w:rsidR="000A5101">
        <w:tab/>
      </w:r>
      <w:r w:rsidR="00A37E9F">
        <w:t>CR</w:t>
      </w:r>
      <w:r w:rsidR="000A5101">
        <w:t xml:space="preserve"> to 38.321 in </w:t>
      </w:r>
      <w:hyperlink r:id="rId10" w:history="1">
        <w:r w:rsidR="000A5101" w:rsidRPr="00D14703">
          <w:rPr>
            <w:rStyle w:val="Hyperlink"/>
          </w:rPr>
          <w:t>R2-180</w:t>
        </w:r>
        <w:r w:rsidR="00A37E9F" w:rsidRPr="00D14703">
          <w:rPr>
            <w:rStyle w:val="Hyperlink"/>
          </w:rPr>
          <w:t>0975</w:t>
        </w:r>
        <w:r w:rsidR="00D14703" w:rsidRPr="00D14703">
          <w:rPr>
            <w:rStyle w:val="Hyperlink"/>
          </w:rPr>
          <w:t>4</w:t>
        </w:r>
      </w:hyperlink>
    </w:p>
    <w:p w14:paraId="2A32240A" w14:textId="6CC4ED42" w:rsidR="00447622" w:rsidRDefault="00447622" w:rsidP="00447622">
      <w:pPr>
        <w:pStyle w:val="B1"/>
      </w:pPr>
      <w:r>
        <w:t>2.</w:t>
      </w:r>
      <w:r w:rsidR="00A37E9F">
        <w:tab/>
        <w:t>Draft CR</w:t>
      </w:r>
      <w:r w:rsidR="000A5101">
        <w:t xml:space="preserve"> to 38.331 in </w:t>
      </w:r>
      <w:hyperlink r:id="rId11" w:history="1">
        <w:r w:rsidR="000A5101" w:rsidRPr="00D14703">
          <w:rPr>
            <w:rStyle w:val="Hyperlink"/>
          </w:rPr>
          <w:t>R2-180</w:t>
        </w:r>
        <w:r w:rsidR="00A37E9F" w:rsidRPr="00D14703">
          <w:rPr>
            <w:rStyle w:val="Hyperlink"/>
          </w:rPr>
          <w:t>9755</w:t>
        </w:r>
      </w:hyperlink>
      <w:bookmarkStart w:id="0" w:name="_GoBack"/>
      <w:bookmarkEnd w:id="0"/>
    </w:p>
    <w:p w14:paraId="2BA9D103" w14:textId="77777777" w:rsidR="00447622" w:rsidRPr="00447622" w:rsidRDefault="00447622" w:rsidP="00447622"/>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90F5C9" w14:textId="77777777" w:rsidR="00E471CF" w:rsidRDefault="00E471CF">
      <w:r>
        <w:separator/>
      </w:r>
    </w:p>
  </w:endnote>
  <w:endnote w:type="continuationSeparator" w:id="0">
    <w:p w14:paraId="25812E19" w14:textId="77777777" w:rsidR="00E471CF" w:rsidRDefault="00E471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E97121" w14:textId="77777777" w:rsidR="00E471CF" w:rsidRDefault="00E471CF">
      <w:r>
        <w:separator/>
      </w:r>
    </w:p>
  </w:footnote>
  <w:footnote w:type="continuationSeparator" w:id="0">
    <w:p w14:paraId="7A5F4FFA" w14:textId="77777777" w:rsidR="00E471CF" w:rsidRDefault="00E471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3C6"/>
    <w:rsid w:val="00033397"/>
    <w:rsid w:val="00040095"/>
    <w:rsid w:val="00080512"/>
    <w:rsid w:val="00090468"/>
    <w:rsid w:val="000A5101"/>
    <w:rsid w:val="000B7BCF"/>
    <w:rsid w:val="000C522B"/>
    <w:rsid w:val="000D58AB"/>
    <w:rsid w:val="00112F1A"/>
    <w:rsid w:val="00145075"/>
    <w:rsid w:val="001741A0"/>
    <w:rsid w:val="00175FA0"/>
    <w:rsid w:val="00194CD0"/>
    <w:rsid w:val="00195A52"/>
    <w:rsid w:val="001B49C9"/>
    <w:rsid w:val="001C4F79"/>
    <w:rsid w:val="001F168B"/>
    <w:rsid w:val="001F7831"/>
    <w:rsid w:val="00204045"/>
    <w:rsid w:val="0020712B"/>
    <w:rsid w:val="0022606D"/>
    <w:rsid w:val="00231728"/>
    <w:rsid w:val="002610D8"/>
    <w:rsid w:val="002747EC"/>
    <w:rsid w:val="002855BF"/>
    <w:rsid w:val="002F0D22"/>
    <w:rsid w:val="003172DC"/>
    <w:rsid w:val="00325AE3"/>
    <w:rsid w:val="00326069"/>
    <w:rsid w:val="0035462D"/>
    <w:rsid w:val="00364B41"/>
    <w:rsid w:val="003A41EF"/>
    <w:rsid w:val="003B40AD"/>
    <w:rsid w:val="003C4E37"/>
    <w:rsid w:val="003E16BE"/>
    <w:rsid w:val="003F4E28"/>
    <w:rsid w:val="004006E8"/>
    <w:rsid w:val="00401855"/>
    <w:rsid w:val="00447622"/>
    <w:rsid w:val="00470A0B"/>
    <w:rsid w:val="00477455"/>
    <w:rsid w:val="004846DF"/>
    <w:rsid w:val="004A1F7B"/>
    <w:rsid w:val="004C44D2"/>
    <w:rsid w:val="004D3578"/>
    <w:rsid w:val="004D380D"/>
    <w:rsid w:val="004E213A"/>
    <w:rsid w:val="00503171"/>
    <w:rsid w:val="00506C28"/>
    <w:rsid w:val="00534DA0"/>
    <w:rsid w:val="00543E6C"/>
    <w:rsid w:val="00565087"/>
    <w:rsid w:val="0056573F"/>
    <w:rsid w:val="00611566"/>
    <w:rsid w:val="00613773"/>
    <w:rsid w:val="006142A5"/>
    <w:rsid w:val="00646D99"/>
    <w:rsid w:val="00656910"/>
    <w:rsid w:val="006C5DDB"/>
    <w:rsid w:val="006C66D8"/>
    <w:rsid w:val="006D1E24"/>
    <w:rsid w:val="006E1417"/>
    <w:rsid w:val="006F6A2C"/>
    <w:rsid w:val="00710201"/>
    <w:rsid w:val="007342B5"/>
    <w:rsid w:val="00734A5B"/>
    <w:rsid w:val="00744E76"/>
    <w:rsid w:val="00757D40"/>
    <w:rsid w:val="00781F0F"/>
    <w:rsid w:val="0078727C"/>
    <w:rsid w:val="0079049D"/>
    <w:rsid w:val="00793DC5"/>
    <w:rsid w:val="007B18D8"/>
    <w:rsid w:val="007C095F"/>
    <w:rsid w:val="008028A4"/>
    <w:rsid w:val="0081097C"/>
    <w:rsid w:val="00813245"/>
    <w:rsid w:val="008768CA"/>
    <w:rsid w:val="00877EF9"/>
    <w:rsid w:val="00880559"/>
    <w:rsid w:val="008B5306"/>
    <w:rsid w:val="008D2E4D"/>
    <w:rsid w:val="0090271F"/>
    <w:rsid w:val="00902DB9"/>
    <w:rsid w:val="0090466A"/>
    <w:rsid w:val="00936071"/>
    <w:rsid w:val="00940212"/>
    <w:rsid w:val="00942EC2"/>
    <w:rsid w:val="00961B32"/>
    <w:rsid w:val="00970DB3"/>
    <w:rsid w:val="00974BB0"/>
    <w:rsid w:val="00993C14"/>
    <w:rsid w:val="009A0AF3"/>
    <w:rsid w:val="009B07CD"/>
    <w:rsid w:val="009C08D6"/>
    <w:rsid w:val="009C19E9"/>
    <w:rsid w:val="009D74A6"/>
    <w:rsid w:val="009E0D0B"/>
    <w:rsid w:val="00A10F02"/>
    <w:rsid w:val="00A204CA"/>
    <w:rsid w:val="00A37E9F"/>
    <w:rsid w:val="00A53724"/>
    <w:rsid w:val="00A82346"/>
    <w:rsid w:val="00A9671C"/>
    <w:rsid w:val="00AA1553"/>
    <w:rsid w:val="00B05962"/>
    <w:rsid w:val="00B15449"/>
    <w:rsid w:val="00B27303"/>
    <w:rsid w:val="00B47FD1"/>
    <w:rsid w:val="00B516BB"/>
    <w:rsid w:val="00BC3555"/>
    <w:rsid w:val="00C12B51"/>
    <w:rsid w:val="00C24650"/>
    <w:rsid w:val="00C33079"/>
    <w:rsid w:val="00C83A13"/>
    <w:rsid w:val="00C9068C"/>
    <w:rsid w:val="00C92967"/>
    <w:rsid w:val="00CA3D0C"/>
    <w:rsid w:val="00CA654B"/>
    <w:rsid w:val="00CD4C7B"/>
    <w:rsid w:val="00D14703"/>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E471CF"/>
    <w:rsid w:val="00E62835"/>
    <w:rsid w:val="00E77645"/>
    <w:rsid w:val="00E83697"/>
    <w:rsid w:val="00EC4A25"/>
    <w:rsid w:val="00ED6E42"/>
    <w:rsid w:val="00F025A2"/>
    <w:rsid w:val="00F07388"/>
    <w:rsid w:val="00F2026E"/>
    <w:rsid w:val="00F2210A"/>
    <w:rsid w:val="00F37743"/>
    <w:rsid w:val="00F54A3D"/>
    <w:rsid w:val="00F54CB0"/>
    <w:rsid w:val="00F653B8"/>
    <w:rsid w:val="00F71B89"/>
    <w:rsid w:val="00F7353C"/>
    <w:rsid w:val="00F76F8F"/>
    <w:rsid w:val="00FA1266"/>
    <w:rsid w:val="00FB36FA"/>
    <w:rsid w:val="00FC0A58"/>
    <w:rsid w:val="00FC1192"/>
    <w:rsid w:val="00FD41A6"/>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9E0D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2083021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3gpp.org/ftp/tsg_ran/WG2_RL2/TSGR2_102/Docs/R2-1807443.zip"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3gpp.org/ftp/tsg_ran/WG2_RL2/TSGR2_102/Docs/R2-1807443.zip"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tsg_ran/WG2_RL2/TSGR2_AHs/2018_07_NR/Docs/R2-1809755.zip" TargetMode="External"/><Relationship Id="rId5" Type="http://schemas.openxmlformats.org/officeDocument/2006/relationships/footnotes" Target="footnotes.xml"/><Relationship Id="rId10" Type="http://schemas.openxmlformats.org/officeDocument/2006/relationships/hyperlink" Target="http://www.3gpp.org/ftp/tsg_ran/WG2_RL2/TSGR2_AHs/2018_07_NR/Docs/R2-1809754.zip" TargetMode="External"/><Relationship Id="rId4" Type="http://schemas.openxmlformats.org/officeDocument/2006/relationships/webSettings" Target="webSettings.xml"/><Relationship Id="rId9" Type="http://schemas.openxmlformats.org/officeDocument/2006/relationships/hyperlink" Target="https://list.etsi.org/scripts/wa.exe?A2=3GPP_TSG_RAN_WG2;c1ad335.1805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D:\userdata\bsebire\Templates\3GPP TDoc.dot</Template>
  <TotalTime>65</TotalTime>
  <Pages>2</Pages>
  <Words>595</Words>
  <Characters>3395</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3983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Benoist</cp:lastModifiedBy>
  <cp:revision>40</cp:revision>
  <dcterms:created xsi:type="dcterms:W3CDTF">2016-08-12T03:53:00Z</dcterms:created>
  <dcterms:modified xsi:type="dcterms:W3CDTF">2018-06-22T01:29:00Z</dcterms:modified>
</cp:coreProperties>
</file>